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673FBD" w:rsidRDefault="00A3026B" w:rsidP="00673FBD">
      <w:pPr>
        <w:pStyle w:val="1"/>
        <w:jc w:val="right"/>
        <w:rPr>
          <w:rFonts w:ascii="Liberation Serif" w:hAnsi="Liberation Serif" w:cs="Liberation Serif"/>
          <w:b w:val="0"/>
          <w:bCs/>
          <w:iCs w:val="0"/>
        </w:rPr>
      </w:pPr>
      <w:r w:rsidRPr="00A3026B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B4653C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B4653C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B4653C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7D2A61" w:rsidRPr="00673FBD" w:rsidRDefault="00A3026B" w:rsidP="00437C00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distance-top:-3e-5mm;mso-wrap-distance-bottom:-3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FD5A04">
        <w:rPr>
          <w:rFonts w:ascii="Liberation Serif" w:hAnsi="Liberation Serif" w:cs="Liberation Serif"/>
          <w:sz w:val="28"/>
          <w:szCs w:val="28"/>
        </w:rPr>
        <w:t xml:space="preserve"> 23.04.2025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FD5A04">
        <w:rPr>
          <w:rFonts w:ascii="Liberation Serif" w:hAnsi="Liberation Serif" w:cs="Liberation Serif"/>
          <w:sz w:val="28"/>
          <w:szCs w:val="28"/>
        </w:rPr>
        <w:t>477</w:t>
      </w:r>
    </w:p>
    <w:p w:rsidR="007F3535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A6484E" w:rsidRDefault="00A6484E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673FBD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365F1" w:rsidRPr="00673FBD" w:rsidRDefault="00D365F1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195FF9" w:rsidRPr="003566CD" w:rsidRDefault="00195FF9" w:rsidP="00195FF9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566CD">
        <w:rPr>
          <w:rFonts w:ascii="Liberation Serif" w:hAnsi="Liberation Serif" w:cs="Liberation Serif"/>
          <w:sz w:val="28"/>
          <w:szCs w:val="28"/>
        </w:rPr>
        <w:t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7B72A5" w:rsidRPr="003566CD">
        <w:rPr>
          <w:rFonts w:ascii="Liberation Serif" w:hAnsi="Liberation Serif" w:cs="Liberation Serif"/>
          <w:sz w:val="28"/>
          <w:szCs w:val="28"/>
        </w:rPr>
        <w:t xml:space="preserve">с учетом результатов общественных обсуждений </w:t>
      </w:r>
      <w:r w:rsidRPr="003566CD">
        <w:rPr>
          <w:rFonts w:ascii="Liberation Serif" w:hAnsi="Liberation Serif" w:cs="Liberation Serif"/>
          <w:sz w:val="28"/>
          <w:szCs w:val="28"/>
        </w:rPr>
        <w:t>Дума Каменск-Уральского городского округа</w:t>
      </w:r>
    </w:p>
    <w:p w:rsidR="00AE6AAE" w:rsidRPr="00673FBD" w:rsidRDefault="00AE6AAE" w:rsidP="00B4653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BF2B05" w:rsidRPr="00002D23" w:rsidRDefault="001F250D" w:rsidP="00002D2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</w:t>
      </w:r>
      <w:r w:rsidR="00B4653C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25.05.2011 № 353, от 26.10.2011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>№ 55,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20.03.2013 № 98, от 22.05.2013 № 139,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261,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517,от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41,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26.04.2017 № 130,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19.07.2017 № 222,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20.09.2017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25.07.2018 № 381, от 21.11.2018 № 422,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19.02.2020 № 647,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lastRenderedPageBreak/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B4653C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B4653C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>, 16.02.2022 № 58</w:t>
      </w:r>
      <w:r w:rsidR="00740727" w:rsidRPr="00673FBD">
        <w:rPr>
          <w:rFonts w:ascii="Liberation Serif" w:hAnsi="Liberation Serif"/>
          <w:sz w:val="28"/>
          <w:szCs w:val="28"/>
        </w:rPr>
        <w:t xml:space="preserve">, от 20.04.2022 </w:t>
      </w:r>
      <w:r w:rsidR="00F90476">
        <w:rPr>
          <w:rFonts w:ascii="Liberation Serif" w:hAnsi="Liberation Serif"/>
          <w:sz w:val="28"/>
          <w:szCs w:val="28"/>
        </w:rPr>
        <w:br/>
      </w:r>
      <w:r w:rsidR="00740727" w:rsidRPr="00673FBD">
        <w:rPr>
          <w:rFonts w:ascii="Liberation Serif" w:hAnsi="Liberation Serif"/>
          <w:sz w:val="28"/>
          <w:szCs w:val="28"/>
        </w:rPr>
        <w:t>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 xml:space="preserve">от 25.05.2022 № 93, от 22.06.2022 № 111, от 24.08.2022 № 137, </w:t>
      </w:r>
      <w:r w:rsidR="00B4653C">
        <w:rPr>
          <w:rFonts w:ascii="Liberation Serif" w:hAnsi="Liberation Serif"/>
          <w:sz w:val="28"/>
          <w:szCs w:val="28"/>
        </w:rPr>
        <w:br/>
      </w:r>
      <w:r w:rsidR="00D665BF" w:rsidRPr="00673FBD">
        <w:rPr>
          <w:rFonts w:ascii="Liberation Serif" w:hAnsi="Liberation Serif"/>
          <w:sz w:val="28"/>
          <w:szCs w:val="28"/>
        </w:rPr>
        <w:t>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 xml:space="preserve">21.06.2023 </w:t>
      </w:r>
      <w:r w:rsidR="00B4653C">
        <w:rPr>
          <w:rFonts w:ascii="Liberation Serif" w:hAnsi="Liberation Serif"/>
          <w:sz w:val="28"/>
          <w:szCs w:val="28"/>
        </w:rPr>
        <w:br/>
      </w:r>
      <w:r w:rsidR="008726AC" w:rsidRPr="00673FBD">
        <w:rPr>
          <w:rFonts w:ascii="Liberation Serif" w:hAnsi="Liberation Serif"/>
          <w:sz w:val="28"/>
          <w:szCs w:val="28"/>
        </w:rPr>
        <w:t>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 № 280</w:t>
      </w:r>
      <w:r w:rsidR="00896839" w:rsidRPr="00673FBD">
        <w:rPr>
          <w:rFonts w:ascii="Liberation Serif" w:hAnsi="Liberation Serif"/>
          <w:sz w:val="28"/>
          <w:szCs w:val="28"/>
        </w:rPr>
        <w:t>,</w:t>
      </w:r>
      <w:r w:rsidR="00B4653C">
        <w:rPr>
          <w:rFonts w:ascii="Liberation Serif" w:hAnsi="Liberation Serif"/>
          <w:sz w:val="28"/>
          <w:szCs w:val="28"/>
        </w:rPr>
        <w:br/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>т 25.10.2023 № 288, 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 xml:space="preserve">, от 17.04.2024 </w:t>
      </w:r>
      <w:r w:rsidR="00B4653C">
        <w:rPr>
          <w:rFonts w:ascii="Liberation Serif" w:hAnsi="Liberation Serif"/>
          <w:sz w:val="28"/>
          <w:szCs w:val="28"/>
        </w:rPr>
        <w:br/>
      </w:r>
      <w:r w:rsidR="00F46CBB">
        <w:rPr>
          <w:rFonts w:ascii="Liberation Serif" w:hAnsi="Liberation Serif"/>
          <w:sz w:val="28"/>
          <w:szCs w:val="28"/>
        </w:rPr>
        <w:t>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836D5D">
        <w:rPr>
          <w:rFonts w:ascii="Liberation Serif" w:hAnsi="Liberation Serif"/>
          <w:sz w:val="28"/>
          <w:szCs w:val="28"/>
        </w:rPr>
        <w:t>.2024 № 381</w:t>
      </w:r>
      <w:r w:rsidR="008207AD">
        <w:rPr>
          <w:rFonts w:ascii="Liberation Serif" w:hAnsi="Liberation Serif"/>
          <w:sz w:val="28"/>
          <w:szCs w:val="28"/>
        </w:rPr>
        <w:t>, от 21.08.2024 № 390</w:t>
      </w:r>
      <w:r>
        <w:rPr>
          <w:rFonts w:ascii="Liberation Serif" w:hAnsi="Liberation Serif"/>
          <w:sz w:val="28"/>
          <w:szCs w:val="28"/>
        </w:rPr>
        <w:t>, от 16.10.2024 № 407</w:t>
      </w:r>
      <w:r w:rsidR="00B4653C">
        <w:rPr>
          <w:rFonts w:ascii="Liberation Serif" w:hAnsi="Liberation Serif"/>
          <w:sz w:val="28"/>
          <w:szCs w:val="28"/>
        </w:rPr>
        <w:t>,</w:t>
      </w:r>
      <w:r w:rsidR="00B4653C">
        <w:rPr>
          <w:rFonts w:ascii="Liberation Serif" w:hAnsi="Liberation Serif"/>
          <w:sz w:val="28"/>
          <w:szCs w:val="28"/>
        </w:rPr>
        <w:br/>
      </w:r>
      <w:r w:rsidR="00002D23">
        <w:rPr>
          <w:rFonts w:ascii="Liberation Serif" w:hAnsi="Liberation Serif"/>
          <w:sz w:val="28"/>
          <w:szCs w:val="28"/>
        </w:rPr>
        <w:t>от 25.12.2024 № 437</w:t>
      </w:r>
      <w:r w:rsidR="00AD681E">
        <w:rPr>
          <w:rFonts w:ascii="Liberation Serif" w:hAnsi="Liberation Serif"/>
          <w:sz w:val="28"/>
          <w:szCs w:val="28"/>
        </w:rPr>
        <w:t>, от 19.03.2025 № 464</w:t>
      </w:r>
      <w:r w:rsidR="00AE6AAE" w:rsidRPr="00673FBD">
        <w:rPr>
          <w:rFonts w:ascii="Liberation Serif" w:hAnsi="Liberation Serif" w:cs="Liberation Serif"/>
          <w:sz w:val="28"/>
          <w:szCs w:val="28"/>
        </w:rPr>
        <w:t>)</w:t>
      </w:r>
      <w:r w:rsidR="00566B5A" w:rsidRPr="00673FBD">
        <w:rPr>
          <w:rFonts w:ascii="Liberation Serif" w:hAnsi="Liberation Serif" w:cs="Liberation Serif"/>
          <w:sz w:val="28"/>
          <w:szCs w:val="28"/>
        </w:rPr>
        <w:t>: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1) </w:t>
      </w:r>
      <w:r w:rsidR="00C60B37" w:rsidRPr="00C60B37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КС-4 (Коммунально-складская зона 5-го класса) за счет территориальной зоны ОДС-2 (Зона торговых комплексов) в районе земельного участка с кадастровым номером 66:45:0200360:154, расположенного по улице Суворова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 1 к настоящему решению;</w:t>
      </w:r>
    </w:p>
    <w:p w:rsidR="00192A9C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2) </w:t>
      </w:r>
      <w:r w:rsidR="00F53828">
        <w:rPr>
          <w:rFonts w:ascii="Liberation Serif" w:hAnsi="Liberation Serif" w:cs="Liberation Serif"/>
          <w:sz w:val="28"/>
          <w:szCs w:val="28"/>
        </w:rPr>
        <w:t>образовать</w:t>
      </w:r>
      <w:r w:rsidR="001E4E88">
        <w:rPr>
          <w:rFonts w:ascii="Liberation Serif" w:hAnsi="Liberation Serif" w:cs="Liberation Serif"/>
          <w:sz w:val="28"/>
          <w:szCs w:val="28"/>
        </w:rPr>
        <w:t xml:space="preserve"> </w:t>
      </w:r>
      <w:r w:rsidR="000279AC" w:rsidRPr="000279AC">
        <w:rPr>
          <w:rFonts w:ascii="Liberation Serif" w:hAnsi="Liberation Serif" w:cs="Liberation Serif"/>
          <w:sz w:val="28"/>
          <w:szCs w:val="28"/>
        </w:rPr>
        <w:t>территориальн</w:t>
      </w:r>
      <w:r w:rsidR="00F53828">
        <w:rPr>
          <w:rFonts w:ascii="Liberation Serif" w:hAnsi="Liberation Serif" w:cs="Liberation Serif"/>
          <w:sz w:val="28"/>
          <w:szCs w:val="28"/>
        </w:rPr>
        <w:t>ую зону</w:t>
      </w:r>
      <w:r w:rsidR="001E4E88">
        <w:rPr>
          <w:rFonts w:ascii="Liberation Serif" w:hAnsi="Liberation Serif" w:cs="Liberation Serif"/>
          <w:sz w:val="28"/>
          <w:szCs w:val="28"/>
        </w:rPr>
        <w:t xml:space="preserve"> </w:t>
      </w:r>
      <w:r w:rsidR="00F53828" w:rsidRPr="00F53828">
        <w:rPr>
          <w:rFonts w:ascii="Liberation Serif" w:hAnsi="Liberation Serif" w:cs="Liberation Serif"/>
          <w:sz w:val="28"/>
          <w:szCs w:val="28"/>
        </w:rPr>
        <w:t xml:space="preserve">КС-4 (Коммунально-складская зона 5-го класса) за счет территориальной зоны ОДК (Общественно-деловая зона комплексная), а также </w:t>
      </w:r>
      <w:r w:rsidR="00B013AD">
        <w:rPr>
          <w:rFonts w:ascii="Liberation Serif" w:hAnsi="Liberation Serif" w:cs="Liberation Serif"/>
          <w:sz w:val="28"/>
          <w:szCs w:val="28"/>
        </w:rPr>
        <w:t xml:space="preserve">за счет уменьшения </w:t>
      </w:r>
      <w:r w:rsidR="00F53828" w:rsidRPr="00F53828">
        <w:rPr>
          <w:rFonts w:ascii="Liberation Serif" w:hAnsi="Liberation Serif" w:cs="Liberation Serif"/>
          <w:sz w:val="28"/>
          <w:szCs w:val="28"/>
        </w:rPr>
        <w:t xml:space="preserve">территории общего пользования </w:t>
      </w:r>
      <w:r w:rsidR="001E4E88">
        <w:rPr>
          <w:rFonts w:ascii="Liberation Serif" w:hAnsi="Liberation Serif" w:cs="Liberation Serif"/>
          <w:sz w:val="28"/>
          <w:szCs w:val="28"/>
        </w:rPr>
        <w:br/>
      </w:r>
      <w:r w:rsidR="00F53828" w:rsidRPr="00F53828">
        <w:rPr>
          <w:rFonts w:ascii="Liberation Serif" w:hAnsi="Liberation Serif" w:cs="Liberation Serif"/>
          <w:sz w:val="28"/>
          <w:szCs w:val="28"/>
        </w:rPr>
        <w:t>в районе земельных участков по ул. Ленина, 2б (кадастровые номера 66:45:0100408:743, 66:45:0100408:744, 66:45:0100408:745)</w:t>
      </w:r>
      <w:r w:rsidR="00E53DCA">
        <w:rPr>
          <w:rFonts w:ascii="Liberation Serif" w:hAnsi="Liberation Serif" w:cs="Liberation Serif"/>
          <w:sz w:val="28"/>
          <w:szCs w:val="28"/>
        </w:rPr>
        <w:t xml:space="preserve">, 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E53DCA">
        <w:rPr>
          <w:rFonts w:ascii="Liberation Serif" w:hAnsi="Liberation Serif" w:cs="Liberation Serif"/>
          <w:sz w:val="28"/>
          <w:szCs w:val="28"/>
        </w:rPr>
        <w:t xml:space="preserve"> 2</w:t>
      </w:r>
      <w:r w:rsidR="00F53828">
        <w:rPr>
          <w:rFonts w:ascii="Liberation Serif" w:hAnsi="Liberation Serif" w:cs="Liberation Serif"/>
          <w:sz w:val="28"/>
          <w:szCs w:val="28"/>
        </w:rPr>
        <w:t xml:space="preserve"> к настоящему решению.</w:t>
      </w:r>
    </w:p>
    <w:p w:rsidR="00A6484E" w:rsidRDefault="00AE6AAE" w:rsidP="0020336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397067" w:rsidRPr="00C97DEB" w:rsidRDefault="0039706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7C0F32" w:rsidRPr="00C97DEB" w:rsidRDefault="007C0F32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1E4E88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1E4E88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1E4E88">
        <w:rPr>
          <w:rFonts w:ascii="Liberation Serif" w:hAnsi="Liberation Serif" w:cs="Liberation Serif"/>
          <w:sz w:val="28"/>
          <w:szCs w:val="28"/>
        </w:rPr>
        <w:tab/>
      </w:r>
      <w:r w:rsidR="001E4E88">
        <w:rPr>
          <w:rFonts w:ascii="Liberation Serif" w:hAnsi="Liberation Serif" w:cs="Liberation Serif"/>
          <w:sz w:val="28"/>
          <w:szCs w:val="28"/>
        </w:rPr>
        <w:tab/>
      </w:r>
      <w:r w:rsidR="001E4E88">
        <w:rPr>
          <w:rFonts w:ascii="Liberation Serif" w:hAnsi="Liberation Serif" w:cs="Liberation Serif"/>
          <w:sz w:val="28"/>
          <w:szCs w:val="28"/>
        </w:rPr>
        <w:tab/>
      </w:r>
      <w:r w:rsidR="001E4E88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E06535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37C00" w:rsidRDefault="00437C00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A575C1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И.о. главы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bookmarkStart w:id="0" w:name="_GoBack"/>
      <w:bookmarkEnd w:id="0"/>
      <w:r w:rsidR="001E4E88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1E4E88">
        <w:rPr>
          <w:rFonts w:ascii="Liberation Serif" w:hAnsi="Liberation Serif" w:cs="Liberation Serif"/>
          <w:sz w:val="28"/>
          <w:szCs w:val="28"/>
        </w:rPr>
        <w:tab/>
      </w:r>
      <w:r w:rsidR="001E4E88">
        <w:rPr>
          <w:rFonts w:ascii="Liberation Serif" w:hAnsi="Liberation Serif" w:cs="Liberation Serif"/>
          <w:sz w:val="28"/>
          <w:szCs w:val="28"/>
        </w:rPr>
        <w:tab/>
      </w:r>
      <w:r w:rsidR="001E4E88">
        <w:rPr>
          <w:rFonts w:ascii="Liberation Serif" w:hAnsi="Liberation Serif" w:cs="Liberation Serif"/>
          <w:sz w:val="28"/>
          <w:szCs w:val="28"/>
        </w:rPr>
        <w:tab/>
      </w:r>
      <w:r w:rsidR="001E4E88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4A4509">
        <w:rPr>
          <w:rFonts w:ascii="Liberation Serif" w:hAnsi="Liberation Serif" w:cs="Liberation Serif"/>
          <w:sz w:val="28"/>
          <w:szCs w:val="28"/>
        </w:rPr>
        <w:t>В.В. Горенков</w:t>
      </w:r>
    </w:p>
    <w:sectPr w:rsidR="00901A08" w:rsidRPr="00673FBD" w:rsidSect="00F01A28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663" w:rsidRDefault="00C77663" w:rsidP="00A57406">
      <w:r>
        <w:separator/>
      </w:r>
    </w:p>
  </w:endnote>
  <w:endnote w:type="continuationSeparator" w:id="1">
    <w:p w:rsidR="00C77663" w:rsidRDefault="00C77663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663" w:rsidRDefault="00C77663" w:rsidP="00A57406">
      <w:r>
        <w:separator/>
      </w:r>
    </w:p>
  </w:footnote>
  <w:footnote w:type="continuationSeparator" w:id="1">
    <w:p w:rsidR="00C77663" w:rsidRDefault="00C77663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511333"/>
    </w:sdtPr>
    <w:sdtContent>
      <w:p w:rsidR="00673FBD" w:rsidRDefault="00A3026B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FD5A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02363"/>
    <w:rsid w:val="00002D23"/>
    <w:rsid w:val="00020EC7"/>
    <w:rsid w:val="000279AC"/>
    <w:rsid w:val="00034B8B"/>
    <w:rsid w:val="00050B06"/>
    <w:rsid w:val="00055EE2"/>
    <w:rsid w:val="00060D72"/>
    <w:rsid w:val="00081789"/>
    <w:rsid w:val="00084BE3"/>
    <w:rsid w:val="000A1B14"/>
    <w:rsid w:val="000B5329"/>
    <w:rsid w:val="000B653E"/>
    <w:rsid w:val="000D1570"/>
    <w:rsid w:val="000E1C12"/>
    <w:rsid w:val="000E5698"/>
    <w:rsid w:val="000E61A4"/>
    <w:rsid w:val="000E6236"/>
    <w:rsid w:val="000F184B"/>
    <w:rsid w:val="000F55F8"/>
    <w:rsid w:val="000F6C8A"/>
    <w:rsid w:val="0011441C"/>
    <w:rsid w:val="00115A8E"/>
    <w:rsid w:val="00116C26"/>
    <w:rsid w:val="00133698"/>
    <w:rsid w:val="00135ED9"/>
    <w:rsid w:val="00143C24"/>
    <w:rsid w:val="001620AE"/>
    <w:rsid w:val="001774C7"/>
    <w:rsid w:val="00185BA4"/>
    <w:rsid w:val="00192A9C"/>
    <w:rsid w:val="00193E10"/>
    <w:rsid w:val="00195FF9"/>
    <w:rsid w:val="001B2FFE"/>
    <w:rsid w:val="001B4D8C"/>
    <w:rsid w:val="001D0FDA"/>
    <w:rsid w:val="001E4E88"/>
    <w:rsid w:val="001F08CD"/>
    <w:rsid w:val="001F141B"/>
    <w:rsid w:val="001F250D"/>
    <w:rsid w:val="00201C80"/>
    <w:rsid w:val="002031E3"/>
    <w:rsid w:val="0020336E"/>
    <w:rsid w:val="00210175"/>
    <w:rsid w:val="00213F88"/>
    <w:rsid w:val="00217F6E"/>
    <w:rsid w:val="00222C61"/>
    <w:rsid w:val="0023226A"/>
    <w:rsid w:val="00236DA8"/>
    <w:rsid w:val="0024565A"/>
    <w:rsid w:val="00246BED"/>
    <w:rsid w:val="00247D71"/>
    <w:rsid w:val="00272802"/>
    <w:rsid w:val="00272F86"/>
    <w:rsid w:val="0029163E"/>
    <w:rsid w:val="00291A78"/>
    <w:rsid w:val="00295595"/>
    <w:rsid w:val="002B085E"/>
    <w:rsid w:val="002B4DDA"/>
    <w:rsid w:val="002B5570"/>
    <w:rsid w:val="002D43B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566CD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42E5"/>
    <w:rsid w:val="00436CE9"/>
    <w:rsid w:val="00437C00"/>
    <w:rsid w:val="00476FFC"/>
    <w:rsid w:val="00480269"/>
    <w:rsid w:val="00487143"/>
    <w:rsid w:val="00492C6F"/>
    <w:rsid w:val="00493551"/>
    <w:rsid w:val="0049651C"/>
    <w:rsid w:val="004A4509"/>
    <w:rsid w:val="004A6835"/>
    <w:rsid w:val="004B0D4D"/>
    <w:rsid w:val="004B6BF1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2587A"/>
    <w:rsid w:val="00531BAD"/>
    <w:rsid w:val="00535342"/>
    <w:rsid w:val="00535FCE"/>
    <w:rsid w:val="00536788"/>
    <w:rsid w:val="0054389D"/>
    <w:rsid w:val="0054636F"/>
    <w:rsid w:val="005548CA"/>
    <w:rsid w:val="00556B94"/>
    <w:rsid w:val="00566020"/>
    <w:rsid w:val="00566B5A"/>
    <w:rsid w:val="00571130"/>
    <w:rsid w:val="00573078"/>
    <w:rsid w:val="005816BA"/>
    <w:rsid w:val="005879BE"/>
    <w:rsid w:val="00595B55"/>
    <w:rsid w:val="005A6C57"/>
    <w:rsid w:val="005B2F14"/>
    <w:rsid w:val="005C2239"/>
    <w:rsid w:val="005E4B23"/>
    <w:rsid w:val="005E6138"/>
    <w:rsid w:val="005F0F1B"/>
    <w:rsid w:val="005F31D4"/>
    <w:rsid w:val="005F533D"/>
    <w:rsid w:val="005F53DC"/>
    <w:rsid w:val="005F758B"/>
    <w:rsid w:val="006058E3"/>
    <w:rsid w:val="00617281"/>
    <w:rsid w:val="00621093"/>
    <w:rsid w:val="0065285A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6F4E1E"/>
    <w:rsid w:val="00702165"/>
    <w:rsid w:val="007124B1"/>
    <w:rsid w:val="00720985"/>
    <w:rsid w:val="007349E2"/>
    <w:rsid w:val="007376A6"/>
    <w:rsid w:val="00737A63"/>
    <w:rsid w:val="00740727"/>
    <w:rsid w:val="00742F79"/>
    <w:rsid w:val="00751F08"/>
    <w:rsid w:val="00777282"/>
    <w:rsid w:val="00781082"/>
    <w:rsid w:val="0078756F"/>
    <w:rsid w:val="007B23AB"/>
    <w:rsid w:val="007B5994"/>
    <w:rsid w:val="007B72A5"/>
    <w:rsid w:val="007C0F32"/>
    <w:rsid w:val="007D2A61"/>
    <w:rsid w:val="007F2604"/>
    <w:rsid w:val="007F3535"/>
    <w:rsid w:val="007F4193"/>
    <w:rsid w:val="007F43C8"/>
    <w:rsid w:val="007F511E"/>
    <w:rsid w:val="007F575A"/>
    <w:rsid w:val="0081737E"/>
    <w:rsid w:val="008207AD"/>
    <w:rsid w:val="00820D32"/>
    <w:rsid w:val="008268D1"/>
    <w:rsid w:val="00827203"/>
    <w:rsid w:val="00827285"/>
    <w:rsid w:val="00834BA6"/>
    <w:rsid w:val="00836D5D"/>
    <w:rsid w:val="00842F3D"/>
    <w:rsid w:val="00852E8D"/>
    <w:rsid w:val="008555ED"/>
    <w:rsid w:val="00856EA4"/>
    <w:rsid w:val="008607E0"/>
    <w:rsid w:val="00863F8C"/>
    <w:rsid w:val="008671D7"/>
    <w:rsid w:val="00871148"/>
    <w:rsid w:val="008726AC"/>
    <w:rsid w:val="0088452B"/>
    <w:rsid w:val="00896839"/>
    <w:rsid w:val="00896CBC"/>
    <w:rsid w:val="008A520B"/>
    <w:rsid w:val="008A7ECA"/>
    <w:rsid w:val="008C0E41"/>
    <w:rsid w:val="008D1BFD"/>
    <w:rsid w:val="008D591D"/>
    <w:rsid w:val="008E3052"/>
    <w:rsid w:val="008F589F"/>
    <w:rsid w:val="00900351"/>
    <w:rsid w:val="00900A6B"/>
    <w:rsid w:val="00901A08"/>
    <w:rsid w:val="009179C6"/>
    <w:rsid w:val="00921B17"/>
    <w:rsid w:val="00933EC2"/>
    <w:rsid w:val="00947453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86CD4"/>
    <w:rsid w:val="009900E8"/>
    <w:rsid w:val="00990712"/>
    <w:rsid w:val="00993800"/>
    <w:rsid w:val="009A403A"/>
    <w:rsid w:val="009B5A2D"/>
    <w:rsid w:val="009B74B1"/>
    <w:rsid w:val="009E61D6"/>
    <w:rsid w:val="009F6E5A"/>
    <w:rsid w:val="00A00C27"/>
    <w:rsid w:val="00A1043C"/>
    <w:rsid w:val="00A1076A"/>
    <w:rsid w:val="00A24FA6"/>
    <w:rsid w:val="00A25518"/>
    <w:rsid w:val="00A26589"/>
    <w:rsid w:val="00A3026B"/>
    <w:rsid w:val="00A34536"/>
    <w:rsid w:val="00A41401"/>
    <w:rsid w:val="00A53E7E"/>
    <w:rsid w:val="00A54501"/>
    <w:rsid w:val="00A55954"/>
    <w:rsid w:val="00A55D56"/>
    <w:rsid w:val="00A56DE4"/>
    <w:rsid w:val="00A57406"/>
    <w:rsid w:val="00A575C1"/>
    <w:rsid w:val="00A6484E"/>
    <w:rsid w:val="00A85413"/>
    <w:rsid w:val="00AA3D62"/>
    <w:rsid w:val="00AB19D5"/>
    <w:rsid w:val="00AB377C"/>
    <w:rsid w:val="00AC23E2"/>
    <w:rsid w:val="00AC4FDF"/>
    <w:rsid w:val="00AC7745"/>
    <w:rsid w:val="00AC7C6E"/>
    <w:rsid w:val="00AD4710"/>
    <w:rsid w:val="00AD62EB"/>
    <w:rsid w:val="00AD681E"/>
    <w:rsid w:val="00AE3118"/>
    <w:rsid w:val="00AE6AAE"/>
    <w:rsid w:val="00AF141D"/>
    <w:rsid w:val="00B013AD"/>
    <w:rsid w:val="00B4653C"/>
    <w:rsid w:val="00B471B0"/>
    <w:rsid w:val="00B504CD"/>
    <w:rsid w:val="00B51B59"/>
    <w:rsid w:val="00B525C5"/>
    <w:rsid w:val="00B56421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093"/>
    <w:rsid w:val="00C46144"/>
    <w:rsid w:val="00C476B3"/>
    <w:rsid w:val="00C54E4E"/>
    <w:rsid w:val="00C55198"/>
    <w:rsid w:val="00C60B37"/>
    <w:rsid w:val="00C77663"/>
    <w:rsid w:val="00C8290F"/>
    <w:rsid w:val="00C86075"/>
    <w:rsid w:val="00C97988"/>
    <w:rsid w:val="00C97DEB"/>
    <w:rsid w:val="00CA14D7"/>
    <w:rsid w:val="00CA2BAB"/>
    <w:rsid w:val="00CB0696"/>
    <w:rsid w:val="00CC2D68"/>
    <w:rsid w:val="00CC471D"/>
    <w:rsid w:val="00CC7F7A"/>
    <w:rsid w:val="00CF7251"/>
    <w:rsid w:val="00D025E1"/>
    <w:rsid w:val="00D0625C"/>
    <w:rsid w:val="00D158BF"/>
    <w:rsid w:val="00D22592"/>
    <w:rsid w:val="00D2293A"/>
    <w:rsid w:val="00D2477A"/>
    <w:rsid w:val="00D252FC"/>
    <w:rsid w:val="00D2673C"/>
    <w:rsid w:val="00D307E7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21D5"/>
    <w:rsid w:val="00D9526D"/>
    <w:rsid w:val="00D95B56"/>
    <w:rsid w:val="00DC5A52"/>
    <w:rsid w:val="00DE4BE7"/>
    <w:rsid w:val="00DE724D"/>
    <w:rsid w:val="00E05E0D"/>
    <w:rsid w:val="00E06535"/>
    <w:rsid w:val="00E0724B"/>
    <w:rsid w:val="00E35DAD"/>
    <w:rsid w:val="00E53DCA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01A28"/>
    <w:rsid w:val="00F04A61"/>
    <w:rsid w:val="00F1022C"/>
    <w:rsid w:val="00F26D56"/>
    <w:rsid w:val="00F3673B"/>
    <w:rsid w:val="00F37D0B"/>
    <w:rsid w:val="00F46CBB"/>
    <w:rsid w:val="00F5130A"/>
    <w:rsid w:val="00F53828"/>
    <w:rsid w:val="00F607B0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D4F0A"/>
    <w:rsid w:val="00FD5A04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9D0E9-3CCC-423A-BE06-FC28AAC04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524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75</cp:revision>
  <cp:lastPrinted>2024-10-08T09:52:00Z</cp:lastPrinted>
  <dcterms:created xsi:type="dcterms:W3CDTF">2024-03-20T03:28:00Z</dcterms:created>
  <dcterms:modified xsi:type="dcterms:W3CDTF">2025-04-24T05:08:00Z</dcterms:modified>
</cp:coreProperties>
</file>